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FADC8" w14:textId="274BECCE" w:rsidR="00797906" w:rsidRPr="007C6EB5" w:rsidRDefault="00DD6369" w:rsidP="00797906">
      <w:pPr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INNEHÅLLSFÖRTECKNING DRIFTKORT LUFTBEHANDLING</w:t>
      </w:r>
    </w:p>
    <w:p w14:paraId="4E19767C" w14:textId="53DF5E55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tbl>
      <w:tblPr>
        <w:tblW w:w="136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119"/>
        <w:gridCol w:w="2181"/>
        <w:gridCol w:w="2355"/>
        <w:gridCol w:w="1843"/>
        <w:gridCol w:w="2345"/>
      </w:tblGrid>
      <w:tr w:rsidR="00520480" w:rsidRPr="00DF056E" w14:paraId="6261DFAE" w14:textId="375A9F07" w:rsidTr="00520480">
        <w:trPr>
          <w:tblHeader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9646"/>
          </w:tcPr>
          <w:p w14:paraId="10242D16" w14:textId="5ED43A30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Driftkort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56E26C9F" w14:textId="0EC92C0A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Användningsområde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476E027A" w14:textId="56AB44FD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Återvinning</w:t>
            </w:r>
          </w:p>
        </w:tc>
        <w:tc>
          <w:tcPr>
            <w:tcW w:w="2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78E10C8" w14:textId="03827116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Batterityp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5A32ABE4" w14:textId="3E38FDEF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Kyla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2A939035" w14:textId="2B72825B" w:rsidR="00520480" w:rsidRPr="00DF056E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  <w:r w:rsidRPr="00B10A17">
              <w:rPr>
                <w:rFonts w:ascii="Calibri" w:eastAsia="MS Mincho" w:hAnsi="Calibri"/>
                <w:sz w:val="22"/>
                <w:szCs w:val="22"/>
              </w:rPr>
              <w:t>Brandskyddslösning</w:t>
            </w:r>
          </w:p>
        </w:tc>
      </w:tr>
      <w:tr w:rsidR="00520480" w:rsidRPr="00DF056E" w14:paraId="7AF51583" w14:textId="7A1011B9" w:rsidTr="00520480">
        <w:tc>
          <w:tcPr>
            <w:tcW w:w="1771" w:type="dxa"/>
            <w:tcBorders>
              <w:top w:val="single" w:sz="4" w:space="0" w:color="auto"/>
            </w:tcBorders>
          </w:tcPr>
          <w:p w14:paraId="5FCEFC7D" w14:textId="77777777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2B91EEE" w14:textId="77777777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32E449EF" w14:textId="77777777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</w:tcPr>
          <w:p w14:paraId="76AA62FE" w14:textId="18419866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EE47E3" w14:textId="5026AC3C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5" w:type="dxa"/>
            <w:tcBorders>
              <w:top w:val="single" w:sz="4" w:space="0" w:color="auto"/>
            </w:tcBorders>
          </w:tcPr>
          <w:p w14:paraId="5584E98E" w14:textId="64F92431" w:rsidR="00520480" w:rsidRPr="00DF056E" w:rsidRDefault="00520480" w:rsidP="003E258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0480" w:rsidRPr="00DF056E" w14:paraId="2E41E318" w14:textId="77777777" w:rsidTr="00520480">
        <w:tc>
          <w:tcPr>
            <w:tcW w:w="1771" w:type="dxa"/>
          </w:tcPr>
          <w:p w14:paraId="0662E712" w14:textId="1868E152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0123-DK-LB11</w:t>
            </w:r>
          </w:p>
        </w:tc>
        <w:tc>
          <w:tcPr>
            <w:tcW w:w="3119" w:type="dxa"/>
          </w:tcPr>
          <w:p w14:paraId="1B4748B3" w14:textId="0A98B3D3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</w:t>
            </w:r>
          </w:p>
        </w:tc>
        <w:tc>
          <w:tcPr>
            <w:tcW w:w="2181" w:type="dxa"/>
          </w:tcPr>
          <w:p w14:paraId="18BCC67C" w14:textId="1F375F80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1D173327" w14:textId="2A576DAB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1E122A2C" w14:textId="77170D7D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39E8AD01" w14:textId="4A6D627B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Fläktar i drift</w:t>
            </w:r>
          </w:p>
        </w:tc>
      </w:tr>
      <w:tr w:rsidR="00520480" w:rsidRPr="00DF056E" w14:paraId="6AD889B9" w14:textId="77777777" w:rsidTr="00520480">
        <w:tc>
          <w:tcPr>
            <w:tcW w:w="1771" w:type="dxa"/>
          </w:tcPr>
          <w:p w14:paraId="7D3F26E1" w14:textId="6167DC14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0123-DK-LB12</w:t>
            </w:r>
          </w:p>
        </w:tc>
        <w:tc>
          <w:tcPr>
            <w:tcW w:w="3119" w:type="dxa"/>
          </w:tcPr>
          <w:p w14:paraId="7AC387CF" w14:textId="6872CB79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Kök</w:t>
            </w:r>
          </w:p>
        </w:tc>
        <w:tc>
          <w:tcPr>
            <w:tcW w:w="2181" w:type="dxa"/>
          </w:tcPr>
          <w:p w14:paraId="3A3E1CFD" w14:textId="16F4C37E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Batteri</w:t>
            </w:r>
          </w:p>
        </w:tc>
        <w:tc>
          <w:tcPr>
            <w:tcW w:w="2355" w:type="dxa"/>
          </w:tcPr>
          <w:p w14:paraId="7BEAFB6F" w14:textId="46FC66C8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00BCD640" w14:textId="5BFFCE5C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677411B7" w14:textId="7F9C991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</w:tr>
      <w:tr w:rsidR="00520480" w:rsidRPr="00DF056E" w14:paraId="235A48A0" w14:textId="77777777" w:rsidTr="00520480">
        <w:tc>
          <w:tcPr>
            <w:tcW w:w="1771" w:type="dxa"/>
          </w:tcPr>
          <w:p w14:paraId="403351EF" w14:textId="35AA7A0D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0123-DK-LB13</w:t>
            </w:r>
          </w:p>
        </w:tc>
        <w:tc>
          <w:tcPr>
            <w:tcW w:w="3119" w:type="dxa"/>
          </w:tcPr>
          <w:p w14:paraId="0BDB0157" w14:textId="68190515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Matsal och allmänna utrymmen</w:t>
            </w:r>
          </w:p>
        </w:tc>
        <w:tc>
          <w:tcPr>
            <w:tcW w:w="2181" w:type="dxa"/>
          </w:tcPr>
          <w:p w14:paraId="6BCF0CF7" w14:textId="22E4F7F5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01315FF0" w14:textId="4509391C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5E3A2592" w14:textId="0DE0CF7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77C03265" w14:textId="048428CE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520480" w:rsidRPr="00DF056E" w14:paraId="3AC56477" w14:textId="77777777" w:rsidTr="00520480">
        <w:tc>
          <w:tcPr>
            <w:tcW w:w="1771" w:type="dxa"/>
          </w:tcPr>
          <w:p w14:paraId="1A10D21C" w14:textId="5D1E2420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0123-DK-LB14</w:t>
            </w:r>
          </w:p>
        </w:tc>
        <w:tc>
          <w:tcPr>
            <w:tcW w:w="3119" w:type="dxa"/>
          </w:tcPr>
          <w:p w14:paraId="125947DA" w14:textId="685CCFCA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</w:t>
            </w:r>
          </w:p>
        </w:tc>
        <w:tc>
          <w:tcPr>
            <w:tcW w:w="2181" w:type="dxa"/>
          </w:tcPr>
          <w:p w14:paraId="06263B35" w14:textId="4B9C755D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Korsström</w:t>
            </w:r>
          </w:p>
        </w:tc>
        <w:tc>
          <w:tcPr>
            <w:tcW w:w="2355" w:type="dxa"/>
          </w:tcPr>
          <w:p w14:paraId="03BA1EE6" w14:textId="4C4F49B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16400B57" w14:textId="18CC2F5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31FFBB68" w14:textId="6C414DCF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520480" w:rsidRPr="00DF056E" w14:paraId="3DB12632" w14:textId="77777777" w:rsidTr="00520480">
        <w:tc>
          <w:tcPr>
            <w:tcW w:w="1771" w:type="dxa"/>
          </w:tcPr>
          <w:p w14:paraId="3D160C58" w14:textId="2052EE4B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0123-DK-LB15</w:t>
            </w:r>
          </w:p>
        </w:tc>
        <w:tc>
          <w:tcPr>
            <w:tcW w:w="3119" w:type="dxa"/>
          </w:tcPr>
          <w:p w14:paraId="11E468CF" w14:textId="288C82E6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Aula</w:t>
            </w:r>
          </w:p>
        </w:tc>
        <w:tc>
          <w:tcPr>
            <w:tcW w:w="2181" w:type="dxa"/>
          </w:tcPr>
          <w:p w14:paraId="029582B4" w14:textId="31866841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3CC3DB07" w14:textId="0C5A5005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40B678C2" w14:textId="7FBC9173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33437375" w14:textId="0024ED7B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</w:tr>
      <w:tr w:rsidR="00520480" w:rsidRPr="00DF056E" w14:paraId="45F7E845" w14:textId="77777777" w:rsidTr="00520480">
        <w:tc>
          <w:tcPr>
            <w:tcW w:w="1771" w:type="dxa"/>
          </w:tcPr>
          <w:p w14:paraId="2D977062" w14:textId="23B72F2C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0123-DK-LB16</w:t>
            </w:r>
          </w:p>
        </w:tc>
        <w:tc>
          <w:tcPr>
            <w:tcW w:w="3119" w:type="dxa"/>
          </w:tcPr>
          <w:p w14:paraId="25BF1F4B" w14:textId="45997A43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</w:t>
            </w:r>
          </w:p>
        </w:tc>
        <w:tc>
          <w:tcPr>
            <w:tcW w:w="2181" w:type="dxa"/>
          </w:tcPr>
          <w:p w14:paraId="302042DC" w14:textId="2BF424F2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60B1B7C1" w14:textId="503A3221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1CE34C0B" w14:textId="63A1EA23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Ja</w:t>
            </w:r>
          </w:p>
        </w:tc>
        <w:tc>
          <w:tcPr>
            <w:tcW w:w="2345" w:type="dxa"/>
          </w:tcPr>
          <w:p w14:paraId="56E90F2C" w14:textId="55A02BDC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520480" w:rsidRPr="00DF056E" w14:paraId="3D5E329B" w14:textId="77777777" w:rsidTr="00520480">
        <w:tc>
          <w:tcPr>
            <w:tcW w:w="1771" w:type="dxa"/>
          </w:tcPr>
          <w:p w14:paraId="29E1AAED" w14:textId="7CBF8D61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0123-DK-LB17</w:t>
            </w:r>
          </w:p>
        </w:tc>
        <w:tc>
          <w:tcPr>
            <w:tcW w:w="3119" w:type="dxa"/>
          </w:tcPr>
          <w:p w14:paraId="516709FB" w14:textId="5B9FC91C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</w:t>
            </w:r>
          </w:p>
        </w:tc>
        <w:tc>
          <w:tcPr>
            <w:tcW w:w="2181" w:type="dxa"/>
          </w:tcPr>
          <w:p w14:paraId="78F6D1C0" w14:textId="1BF30F37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 xml:space="preserve">Roterande </w:t>
            </w:r>
          </w:p>
        </w:tc>
        <w:tc>
          <w:tcPr>
            <w:tcW w:w="2355" w:type="dxa"/>
          </w:tcPr>
          <w:p w14:paraId="2FD99E59" w14:textId="569B74DD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El</w:t>
            </w:r>
          </w:p>
        </w:tc>
        <w:tc>
          <w:tcPr>
            <w:tcW w:w="1843" w:type="dxa"/>
          </w:tcPr>
          <w:p w14:paraId="4A9C8FE0" w14:textId="24DF31DB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73487284" w14:textId="218863CB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520480" w:rsidRPr="00DF056E" w14:paraId="716ED208" w14:textId="77777777" w:rsidTr="00520480">
        <w:tc>
          <w:tcPr>
            <w:tcW w:w="1771" w:type="dxa"/>
          </w:tcPr>
          <w:p w14:paraId="4373DF81" w14:textId="0869364B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0123-DK-LB18</w:t>
            </w:r>
          </w:p>
        </w:tc>
        <w:tc>
          <w:tcPr>
            <w:tcW w:w="3119" w:type="dxa"/>
          </w:tcPr>
          <w:p w14:paraId="4F521EF8" w14:textId="4754A307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</w:t>
            </w:r>
          </w:p>
        </w:tc>
        <w:tc>
          <w:tcPr>
            <w:tcW w:w="2181" w:type="dxa"/>
          </w:tcPr>
          <w:p w14:paraId="1C7AF865" w14:textId="14FF1DD6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34980E8A" w14:textId="1A284980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Kombi</w:t>
            </w:r>
          </w:p>
        </w:tc>
        <w:tc>
          <w:tcPr>
            <w:tcW w:w="1843" w:type="dxa"/>
          </w:tcPr>
          <w:p w14:paraId="4872816D" w14:textId="1698742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Ja</w:t>
            </w:r>
          </w:p>
        </w:tc>
        <w:tc>
          <w:tcPr>
            <w:tcW w:w="2345" w:type="dxa"/>
          </w:tcPr>
          <w:p w14:paraId="6BDBFC66" w14:textId="71AD3FBA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520480" w:rsidRPr="00DF056E" w14:paraId="7DD0A077" w14:textId="77777777" w:rsidTr="00520480">
        <w:tc>
          <w:tcPr>
            <w:tcW w:w="1771" w:type="dxa"/>
          </w:tcPr>
          <w:p w14:paraId="3ED704DF" w14:textId="1E72C5EC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0123-DK-LB21</w:t>
            </w:r>
          </w:p>
        </w:tc>
        <w:tc>
          <w:tcPr>
            <w:tcW w:w="3119" w:type="dxa"/>
          </w:tcPr>
          <w:p w14:paraId="59E2B388" w14:textId="341FB23F" w:rsidR="00520480" w:rsidRPr="0052661F" w:rsidRDefault="00520480" w:rsidP="0052048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Gymnastik</w:t>
            </w:r>
          </w:p>
        </w:tc>
        <w:tc>
          <w:tcPr>
            <w:tcW w:w="2181" w:type="dxa"/>
          </w:tcPr>
          <w:p w14:paraId="690E3E0C" w14:textId="3F05E79D" w:rsidR="00520480" w:rsidRPr="0052661F" w:rsidRDefault="00520480" w:rsidP="00520480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 xml:space="preserve">Roterande </w:t>
            </w:r>
          </w:p>
        </w:tc>
        <w:tc>
          <w:tcPr>
            <w:tcW w:w="2355" w:type="dxa"/>
          </w:tcPr>
          <w:p w14:paraId="626F43CD" w14:textId="60934BDF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6188E976" w14:textId="0DD2A20D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5C713379" w14:textId="649F7FBF" w:rsidR="00520480" w:rsidRPr="0052661F" w:rsidRDefault="00520480" w:rsidP="0052048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</w:tr>
      <w:tr w:rsidR="00BB16CA" w:rsidRPr="00DF056E" w14:paraId="7EA35252" w14:textId="77777777" w:rsidTr="00520480">
        <w:tc>
          <w:tcPr>
            <w:tcW w:w="1771" w:type="dxa"/>
          </w:tcPr>
          <w:p w14:paraId="5D464ED2" w14:textId="55F4B6F9" w:rsidR="00BB16CA" w:rsidRPr="00526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0123-DK-LB31</w:t>
            </w:r>
          </w:p>
        </w:tc>
        <w:tc>
          <w:tcPr>
            <w:tcW w:w="3119" w:type="dxa"/>
          </w:tcPr>
          <w:p w14:paraId="6D4AC892" w14:textId="281C6093" w:rsidR="00BB16CA" w:rsidRPr="00526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 samt kök</w:t>
            </w:r>
          </w:p>
        </w:tc>
        <w:tc>
          <w:tcPr>
            <w:tcW w:w="2181" w:type="dxa"/>
          </w:tcPr>
          <w:p w14:paraId="68FD73A9" w14:textId="63B1B361" w:rsidR="00BB16CA" w:rsidRPr="0052661F" w:rsidRDefault="00BB16CA" w:rsidP="00BB16CA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5E4B0684" w14:textId="333B711F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El</w:t>
            </w:r>
          </w:p>
        </w:tc>
        <w:tc>
          <w:tcPr>
            <w:tcW w:w="1843" w:type="dxa"/>
          </w:tcPr>
          <w:p w14:paraId="7F45D3E9" w14:textId="0A6F86C9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34DF894E" w14:textId="07373692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BB16CA" w:rsidRPr="00DF056E" w14:paraId="397F5160" w14:textId="77777777" w:rsidTr="00520480">
        <w:tc>
          <w:tcPr>
            <w:tcW w:w="1771" w:type="dxa"/>
          </w:tcPr>
          <w:p w14:paraId="2429F849" w14:textId="55B7610D" w:rsidR="00BB16CA" w:rsidRPr="00526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 xml:space="preserve">0123-DK-LB32 </w:t>
            </w:r>
          </w:p>
        </w:tc>
        <w:tc>
          <w:tcPr>
            <w:tcW w:w="3119" w:type="dxa"/>
          </w:tcPr>
          <w:p w14:paraId="7926BBEB" w14:textId="771309DC" w:rsidR="00BB16CA" w:rsidRPr="00526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Allmänna utrymmen samt kök</w:t>
            </w:r>
          </w:p>
        </w:tc>
        <w:tc>
          <w:tcPr>
            <w:tcW w:w="2181" w:type="dxa"/>
          </w:tcPr>
          <w:p w14:paraId="5E041770" w14:textId="306E2A78" w:rsidR="00BB16CA" w:rsidRPr="0052661F" w:rsidRDefault="00BB16CA" w:rsidP="00BB16CA">
            <w:pPr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5E040145" w14:textId="0D6006A7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5AB1AF3F" w14:textId="37EBEBF7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Nej</w:t>
            </w:r>
          </w:p>
        </w:tc>
        <w:tc>
          <w:tcPr>
            <w:tcW w:w="2345" w:type="dxa"/>
          </w:tcPr>
          <w:p w14:paraId="6D9CF567" w14:textId="7715C726" w:rsidR="00BB16CA" w:rsidRPr="0052661F" w:rsidRDefault="00BB16CA" w:rsidP="00BB16C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B14B9E" w:rsidRPr="00DF056E" w14:paraId="5BF32AD6" w14:textId="77777777" w:rsidTr="00520480">
        <w:tc>
          <w:tcPr>
            <w:tcW w:w="1771" w:type="dxa"/>
          </w:tcPr>
          <w:p w14:paraId="329FD8A8" w14:textId="74EAD379" w:rsidR="00B14B9E" w:rsidRPr="000A761F" w:rsidRDefault="00B14B9E" w:rsidP="00B14B9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0123-DK-LB33</w:t>
            </w:r>
          </w:p>
        </w:tc>
        <w:tc>
          <w:tcPr>
            <w:tcW w:w="3119" w:type="dxa"/>
          </w:tcPr>
          <w:p w14:paraId="3947768E" w14:textId="069E53B1" w:rsidR="00B14B9E" w:rsidRPr="000A761F" w:rsidRDefault="00B14B9E" w:rsidP="00B14B9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Aggregat med inbyggd styr</w:t>
            </w:r>
          </w:p>
        </w:tc>
        <w:tc>
          <w:tcPr>
            <w:tcW w:w="2181" w:type="dxa"/>
          </w:tcPr>
          <w:p w14:paraId="059BF10B" w14:textId="7C2D2C38" w:rsidR="00B14B9E" w:rsidRPr="000A761F" w:rsidRDefault="00B14B9E" w:rsidP="00B14B9E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Roterande</w:t>
            </w:r>
          </w:p>
        </w:tc>
        <w:tc>
          <w:tcPr>
            <w:tcW w:w="2355" w:type="dxa"/>
          </w:tcPr>
          <w:p w14:paraId="4A7AE31A" w14:textId="2DEFE899" w:rsidR="00B14B9E" w:rsidRPr="000A761F" w:rsidRDefault="00B14B9E" w:rsidP="00B14B9E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Vätskekopplat</w:t>
            </w:r>
          </w:p>
        </w:tc>
        <w:tc>
          <w:tcPr>
            <w:tcW w:w="1843" w:type="dxa"/>
          </w:tcPr>
          <w:p w14:paraId="67672772" w14:textId="67BAFFFC" w:rsidR="00B14B9E" w:rsidRPr="000A761F" w:rsidRDefault="00B14B9E" w:rsidP="00B14B9E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Ja</w:t>
            </w:r>
          </w:p>
        </w:tc>
        <w:tc>
          <w:tcPr>
            <w:tcW w:w="2345" w:type="dxa"/>
          </w:tcPr>
          <w:p w14:paraId="7B6139CB" w14:textId="0BFB4E8D" w:rsidR="00B14B9E" w:rsidRPr="000A761F" w:rsidRDefault="00B14B9E" w:rsidP="00B14B9E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Brandspjäll</w:t>
            </w:r>
          </w:p>
        </w:tc>
      </w:tr>
      <w:tr w:rsidR="00BB16CA" w:rsidRPr="00DF056E" w14:paraId="2EEA852A" w14:textId="77777777" w:rsidTr="00520480">
        <w:tc>
          <w:tcPr>
            <w:tcW w:w="1771" w:type="dxa"/>
          </w:tcPr>
          <w:p w14:paraId="0E55EFCC" w14:textId="77777777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1DD2BB2" w14:textId="77777777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181" w:type="dxa"/>
          </w:tcPr>
          <w:p w14:paraId="6CE2032F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35A112C4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F59CA3B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32B04241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3F3CD358" w14:textId="77777777" w:rsidTr="00520480">
        <w:tc>
          <w:tcPr>
            <w:tcW w:w="1771" w:type="dxa"/>
          </w:tcPr>
          <w:p w14:paraId="4E7A89FE" w14:textId="504407A1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0123-DK-CA11</w:t>
            </w:r>
          </w:p>
        </w:tc>
        <w:tc>
          <w:tcPr>
            <w:tcW w:w="3119" w:type="dxa"/>
          </w:tcPr>
          <w:p w14:paraId="4E0CAB84" w14:textId="5CE58C72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Kyl- och frysrumsväggar</w:t>
            </w:r>
          </w:p>
        </w:tc>
        <w:tc>
          <w:tcPr>
            <w:tcW w:w="2181" w:type="dxa"/>
          </w:tcPr>
          <w:p w14:paraId="571CC36A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058198E5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7D3456F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5F1B8EA9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681F6674" w14:textId="77777777" w:rsidTr="00520480">
        <w:tc>
          <w:tcPr>
            <w:tcW w:w="1771" w:type="dxa"/>
          </w:tcPr>
          <w:p w14:paraId="151E3881" w14:textId="6D49CCE6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0123-DK-CA12</w:t>
            </w:r>
          </w:p>
        </w:tc>
        <w:tc>
          <w:tcPr>
            <w:tcW w:w="3119" w:type="dxa"/>
          </w:tcPr>
          <w:p w14:paraId="436A61EA" w14:textId="43468B71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Entré</w:t>
            </w:r>
          </w:p>
        </w:tc>
        <w:tc>
          <w:tcPr>
            <w:tcW w:w="2181" w:type="dxa"/>
          </w:tcPr>
          <w:p w14:paraId="633B188F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6D2A1BE2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37CA990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6081A18C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450443AA" w14:textId="77777777" w:rsidTr="00520480">
        <w:tc>
          <w:tcPr>
            <w:tcW w:w="1771" w:type="dxa"/>
          </w:tcPr>
          <w:p w14:paraId="16CCF0A6" w14:textId="04603982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0123-DK-FA11</w:t>
            </w:r>
          </w:p>
        </w:tc>
        <w:tc>
          <w:tcPr>
            <w:tcW w:w="3119" w:type="dxa"/>
          </w:tcPr>
          <w:p w14:paraId="4F38C4FB" w14:textId="7A8AE054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Elcentral/UC</w:t>
            </w:r>
          </w:p>
        </w:tc>
        <w:tc>
          <w:tcPr>
            <w:tcW w:w="2181" w:type="dxa"/>
          </w:tcPr>
          <w:p w14:paraId="4FE99F42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508F8B28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DDA51C1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2B7F12E2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7CBC15FD" w14:textId="77777777" w:rsidTr="00520480">
        <w:tc>
          <w:tcPr>
            <w:tcW w:w="1771" w:type="dxa"/>
          </w:tcPr>
          <w:p w14:paraId="476E76FD" w14:textId="3CCCE7E2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0123-DK-FA12</w:t>
            </w:r>
          </w:p>
        </w:tc>
        <w:tc>
          <w:tcPr>
            <w:tcW w:w="3119" w:type="dxa"/>
          </w:tcPr>
          <w:p w14:paraId="73D7B4C7" w14:textId="1BE89C33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Soprum/hissmskrum</w:t>
            </w:r>
          </w:p>
        </w:tc>
        <w:tc>
          <w:tcPr>
            <w:tcW w:w="2181" w:type="dxa"/>
          </w:tcPr>
          <w:p w14:paraId="353F3393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54AA5CDA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B8F7DB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21094C2D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5A53D81B" w14:textId="77777777" w:rsidTr="00520480">
        <w:tc>
          <w:tcPr>
            <w:tcW w:w="1771" w:type="dxa"/>
          </w:tcPr>
          <w:p w14:paraId="31464091" w14:textId="45BD14DD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0123-DK-FA13</w:t>
            </w:r>
          </w:p>
        </w:tc>
        <w:tc>
          <w:tcPr>
            <w:tcW w:w="3119" w:type="dxa"/>
          </w:tcPr>
          <w:p w14:paraId="6F27C560" w14:textId="01D62EF1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Keramikrum</w:t>
            </w:r>
          </w:p>
        </w:tc>
        <w:tc>
          <w:tcPr>
            <w:tcW w:w="2181" w:type="dxa"/>
          </w:tcPr>
          <w:p w14:paraId="63CBF7BF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22EC4E9A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E903938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5DEFF9ED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31B00AEB" w14:textId="77777777" w:rsidTr="00520480">
        <w:tc>
          <w:tcPr>
            <w:tcW w:w="1771" w:type="dxa"/>
          </w:tcPr>
          <w:p w14:paraId="24E3F6A1" w14:textId="10D38010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0123-DK-FA14</w:t>
            </w:r>
          </w:p>
        </w:tc>
        <w:tc>
          <w:tcPr>
            <w:tcW w:w="3119" w:type="dxa"/>
          </w:tcPr>
          <w:p w14:paraId="58795435" w14:textId="1CE4953F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 xml:space="preserve">Dragskåp och </w:t>
            </w:r>
            <w:r>
              <w:rPr>
                <w:rFonts w:ascii="Calibri" w:eastAsia="MS Mincho" w:hAnsi="Calibri"/>
                <w:sz w:val="22"/>
                <w:szCs w:val="22"/>
              </w:rPr>
              <w:t>g</w:t>
            </w:r>
            <w:r w:rsidRPr="000A761F">
              <w:rPr>
                <w:rFonts w:ascii="Calibri" w:eastAsia="MS Mincho" w:hAnsi="Calibri"/>
                <w:sz w:val="22"/>
                <w:szCs w:val="22"/>
              </w:rPr>
              <w:t>iftskåp</w:t>
            </w:r>
          </w:p>
        </w:tc>
        <w:tc>
          <w:tcPr>
            <w:tcW w:w="2181" w:type="dxa"/>
          </w:tcPr>
          <w:p w14:paraId="41A0474D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3CDC2AD7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5645A16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55E0F1FB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BB16CA" w:rsidRPr="00DF056E" w14:paraId="1F74D52E" w14:textId="77777777" w:rsidTr="00520480">
        <w:tc>
          <w:tcPr>
            <w:tcW w:w="1771" w:type="dxa"/>
          </w:tcPr>
          <w:p w14:paraId="0A59EC2B" w14:textId="3820C6DA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0123-DK-FA15</w:t>
            </w:r>
          </w:p>
        </w:tc>
        <w:tc>
          <w:tcPr>
            <w:tcW w:w="3119" w:type="dxa"/>
          </w:tcPr>
          <w:p w14:paraId="36C5E046" w14:textId="5C795908" w:rsidR="00BB16CA" w:rsidRPr="000A761F" w:rsidRDefault="00BB16CA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0A761F">
              <w:rPr>
                <w:rFonts w:ascii="Calibri" w:eastAsia="MS Mincho" w:hAnsi="Calibri"/>
                <w:sz w:val="22"/>
                <w:szCs w:val="22"/>
              </w:rPr>
              <w:t>Ventilerat golv</w:t>
            </w:r>
          </w:p>
        </w:tc>
        <w:tc>
          <w:tcPr>
            <w:tcW w:w="2181" w:type="dxa"/>
          </w:tcPr>
          <w:p w14:paraId="6039AF2D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200231B5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39B6DC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3428E20D" w14:textId="77777777" w:rsidR="00BB16CA" w:rsidRPr="000A761F" w:rsidRDefault="00BB16CA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D273F9" w:rsidRPr="00DF056E" w14:paraId="120B589D" w14:textId="77777777" w:rsidTr="00520480">
        <w:tc>
          <w:tcPr>
            <w:tcW w:w="1771" w:type="dxa"/>
          </w:tcPr>
          <w:p w14:paraId="3D93DD07" w14:textId="2BD6EE05" w:rsidR="00D273F9" w:rsidRPr="000A761F" w:rsidRDefault="00D273F9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0123-DK-FA16</w:t>
            </w:r>
          </w:p>
        </w:tc>
        <w:tc>
          <w:tcPr>
            <w:tcW w:w="3119" w:type="dxa"/>
          </w:tcPr>
          <w:p w14:paraId="6C931ED2" w14:textId="04F19F1D" w:rsidR="00D273F9" w:rsidRPr="000A761F" w:rsidRDefault="00416A24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Svets-/lödrum</w:t>
            </w:r>
          </w:p>
        </w:tc>
        <w:tc>
          <w:tcPr>
            <w:tcW w:w="2181" w:type="dxa"/>
          </w:tcPr>
          <w:p w14:paraId="631250DA" w14:textId="77777777" w:rsidR="00D273F9" w:rsidRPr="000A761F" w:rsidRDefault="00D273F9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50B4B10F" w14:textId="77777777" w:rsidR="00D273F9" w:rsidRPr="000A761F" w:rsidRDefault="00D273F9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EF95B93" w14:textId="77777777" w:rsidR="00D273F9" w:rsidRPr="000A761F" w:rsidRDefault="00D273F9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7F3AE90B" w14:textId="77777777" w:rsidR="00D273F9" w:rsidRPr="000A761F" w:rsidRDefault="00D273F9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8C45FE" w:rsidRPr="00DF056E" w14:paraId="74F4077D" w14:textId="77777777" w:rsidTr="00520480">
        <w:tc>
          <w:tcPr>
            <w:tcW w:w="1771" w:type="dxa"/>
          </w:tcPr>
          <w:p w14:paraId="2E57C463" w14:textId="77777777" w:rsidR="008C45FE" w:rsidRPr="000A761F" w:rsidRDefault="008C45FE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815CFDF" w14:textId="77777777" w:rsidR="008C45FE" w:rsidRPr="000A761F" w:rsidRDefault="008C45FE" w:rsidP="00BB16CA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181" w:type="dxa"/>
          </w:tcPr>
          <w:p w14:paraId="77D489E8" w14:textId="77777777" w:rsidR="008C45FE" w:rsidRPr="000A761F" w:rsidRDefault="008C45FE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55" w:type="dxa"/>
          </w:tcPr>
          <w:p w14:paraId="2FBB78B3" w14:textId="77777777" w:rsidR="008C45FE" w:rsidRPr="000A761F" w:rsidRDefault="008C45FE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61248C3" w14:textId="77777777" w:rsidR="008C45FE" w:rsidRPr="000A761F" w:rsidRDefault="008C45FE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2345" w:type="dxa"/>
          </w:tcPr>
          <w:p w14:paraId="467E4398" w14:textId="77777777" w:rsidR="008C45FE" w:rsidRPr="000A761F" w:rsidRDefault="008C45FE" w:rsidP="00BB16CA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  <w:tr w:rsidR="009E2624" w:rsidRPr="00DF056E" w14:paraId="7BEA8247" w14:textId="77777777" w:rsidTr="00520480">
        <w:tc>
          <w:tcPr>
            <w:tcW w:w="1771" w:type="dxa"/>
          </w:tcPr>
          <w:p w14:paraId="233AA221" w14:textId="215716F8" w:rsidR="009E2624" w:rsidRPr="000A761F" w:rsidRDefault="009E2624" w:rsidP="009E262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0123-DK-ST21_ST22</w:t>
            </w:r>
          </w:p>
        </w:tc>
        <w:tc>
          <w:tcPr>
            <w:tcW w:w="3119" w:type="dxa"/>
          </w:tcPr>
          <w:p w14:paraId="1B6A9100" w14:textId="60CAC75B" w:rsidR="009E2624" w:rsidRPr="000A761F" w:rsidRDefault="009E2624" w:rsidP="009E262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Gemensam av- och uteluftskanal</w:t>
            </w:r>
          </w:p>
        </w:tc>
        <w:tc>
          <w:tcPr>
            <w:tcW w:w="2181" w:type="dxa"/>
          </w:tcPr>
          <w:p w14:paraId="62496BA3" w14:textId="48603EDE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2355" w:type="dxa"/>
          </w:tcPr>
          <w:p w14:paraId="35B346B9" w14:textId="2F589BB9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1843" w:type="dxa"/>
          </w:tcPr>
          <w:p w14:paraId="39AD005F" w14:textId="755AD036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2345" w:type="dxa"/>
          </w:tcPr>
          <w:p w14:paraId="3CF41C32" w14:textId="37F296D0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</w:tr>
      <w:tr w:rsidR="009E2624" w:rsidRPr="00DF056E" w14:paraId="1538DBDA" w14:textId="77777777" w:rsidTr="00520480">
        <w:tc>
          <w:tcPr>
            <w:tcW w:w="1771" w:type="dxa"/>
          </w:tcPr>
          <w:p w14:paraId="57D8BB69" w14:textId="48F69D18" w:rsidR="009E2624" w:rsidRPr="000A761F" w:rsidRDefault="009E2624" w:rsidP="009E262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0123-DK-TF1/TF2_FF1/FF2</w:t>
            </w:r>
          </w:p>
        </w:tc>
        <w:tc>
          <w:tcPr>
            <w:tcW w:w="3119" w:type="dxa"/>
          </w:tcPr>
          <w:p w14:paraId="309A96F8" w14:textId="66797017" w:rsidR="009E2624" w:rsidRPr="000A761F" w:rsidRDefault="009E2624" w:rsidP="009E262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Aggregat med dubbla fläktar</w:t>
            </w:r>
          </w:p>
        </w:tc>
        <w:tc>
          <w:tcPr>
            <w:tcW w:w="2181" w:type="dxa"/>
          </w:tcPr>
          <w:p w14:paraId="359E6A2E" w14:textId="67A02D6B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2355" w:type="dxa"/>
          </w:tcPr>
          <w:p w14:paraId="195C487F" w14:textId="732AF8E0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1843" w:type="dxa"/>
          </w:tcPr>
          <w:p w14:paraId="0455E531" w14:textId="529AA3F5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  <w:tc>
          <w:tcPr>
            <w:tcW w:w="2345" w:type="dxa"/>
          </w:tcPr>
          <w:p w14:paraId="6E462CFD" w14:textId="1190CE24" w:rsidR="009E2624" w:rsidRPr="000A761F" w:rsidRDefault="009E2624" w:rsidP="009E2624">
            <w:pPr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Förs in på annat driftkort</w:t>
            </w:r>
          </w:p>
        </w:tc>
      </w:tr>
    </w:tbl>
    <w:p w14:paraId="3011CBD0" w14:textId="7C973EB3" w:rsidR="003677C0" w:rsidRDefault="003C5D33" w:rsidP="003C5D3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 xml:space="preserve"> </w:t>
      </w:r>
    </w:p>
    <w:p w14:paraId="128721F7" w14:textId="514D4932" w:rsidR="00797906" w:rsidRPr="007C6EB5" w:rsidRDefault="00797906" w:rsidP="003C5D3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</w:p>
    <w:p w14:paraId="652ECBA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F47DE72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495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F971" w14:textId="77777777" w:rsidR="006E4D4E" w:rsidRDefault="006E4D4E">
      <w:r>
        <w:separator/>
      </w:r>
    </w:p>
  </w:endnote>
  <w:endnote w:type="continuationSeparator" w:id="0">
    <w:p w14:paraId="350D722D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BD13" w14:textId="77777777" w:rsidR="00BD761D" w:rsidRDefault="00BD76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DD2E" w14:textId="77777777" w:rsidR="003677C0" w:rsidRDefault="003677C0">
    <w:pPr>
      <w:pStyle w:val="Footer"/>
      <w:rPr>
        <w:rStyle w:val="PageNumber"/>
        <w:sz w:val="2"/>
      </w:rPr>
    </w:pPr>
  </w:p>
  <w:p w14:paraId="377F1FAD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4011"/>
      <w:gridCol w:w="865"/>
    </w:tblGrid>
    <w:tr w:rsidR="00B14B9E" w:rsidRPr="00A133A7" w14:paraId="4843D367" w14:textId="77777777" w:rsidTr="00E31849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2EF1454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EBA43F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308D48A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4CE68D4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987DC9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2E1E49A8" w14:textId="77777777" w:rsidR="00B14B9E" w:rsidRPr="00A133A7" w:rsidRDefault="00BD761D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639BE1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3.6pt;height:47.4pt">
                <v:imagedata r:id="rId1" o:title="SISAB logo ny bla centrerad text"/>
              </v:shape>
            </w:pict>
          </w:r>
        </w:p>
      </w:tc>
      <w:tc>
        <w:tcPr>
          <w:tcW w:w="4876" w:type="dxa"/>
          <w:gridSpan w:val="2"/>
          <w:vMerge w:val="restart"/>
          <w:vAlign w:val="center"/>
        </w:tcPr>
        <w:p w14:paraId="263B33ED" w14:textId="56F01AC8" w:rsidR="00B14B9E" w:rsidRPr="00B14B9E" w:rsidRDefault="00B14B9E" w:rsidP="00B14B9E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KRAVSTÄLLANDE TEKNIKDOKUMENT</w:t>
          </w:r>
        </w:p>
      </w:tc>
    </w:tr>
    <w:tr w:rsidR="00B14B9E" w:rsidRPr="00A133A7" w14:paraId="674230DD" w14:textId="77777777" w:rsidTr="00E31849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11FB1F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5DBB2E5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6AE4EA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7DCCA28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4468F9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77C0FD2" w14:textId="77777777" w:rsidR="00B14B9E" w:rsidRPr="00A133A7" w:rsidRDefault="00B14B9E" w:rsidP="001E653B">
          <w:pPr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/>
          <w:tcBorders>
            <w:bottom w:val="nil"/>
          </w:tcBorders>
        </w:tcPr>
        <w:p w14:paraId="431DBF56" w14:textId="77777777" w:rsidR="00B14B9E" w:rsidRPr="00A133A7" w:rsidRDefault="00B14B9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61B706C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1597A54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B6E5E0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9D718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A18455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02A096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17B6AD1A" w14:textId="40FBD402" w:rsidR="00E95484" w:rsidRPr="00A133A7" w:rsidRDefault="003C5D33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INNEHÅLLSFÖRTECKNING LUFTBEHANDLING</w:t>
          </w:r>
        </w:p>
      </w:tc>
    </w:tr>
    <w:tr w:rsidR="00E95484" w:rsidRPr="00A133A7" w14:paraId="065A3569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5B4BEF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320FF55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44913B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468450DC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5D1EEC40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09132B74" w14:textId="77777777" w:rsidTr="001E653B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DBFAEA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D9CD8C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535DB8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4E34C1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ED99E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4011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2E3670A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86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98BF3C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14987B85" w14:textId="77777777" w:rsidTr="001E653B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3F76A9D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65DF5B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1DA772AD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3BE7157D" w14:textId="24AAABDD" w:rsidR="00E95484" w:rsidRPr="00A133A7" w:rsidRDefault="00BD761D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2B30308E" w14:textId="52E2AB8C" w:rsidR="00E95484" w:rsidRPr="00A133A7" w:rsidRDefault="0087658C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4011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2C390BF" w14:textId="0FC7377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86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394F56F" w14:textId="58D0DBAB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E1581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8C748C7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B2E54" w14:textId="77777777" w:rsidR="00BD761D" w:rsidRDefault="00BD7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DCAA" w14:textId="77777777" w:rsidR="006E4D4E" w:rsidRDefault="006E4D4E">
      <w:r>
        <w:separator/>
      </w:r>
    </w:p>
  </w:footnote>
  <w:footnote w:type="continuationSeparator" w:id="0">
    <w:p w14:paraId="3C777BDC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1520" w14:textId="77777777" w:rsidR="00BD761D" w:rsidRDefault="00BD76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ECA1" w14:textId="77777777" w:rsidR="00BD761D" w:rsidRDefault="00BD76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FF75A" w14:textId="77777777" w:rsidR="00BD761D" w:rsidRDefault="00BD7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973486883">
    <w:abstractNumId w:val="13"/>
  </w:num>
  <w:num w:numId="2" w16cid:durableId="2075349543">
    <w:abstractNumId w:val="9"/>
  </w:num>
  <w:num w:numId="3" w16cid:durableId="1572109596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829714174">
    <w:abstractNumId w:val="12"/>
  </w:num>
  <w:num w:numId="5" w16cid:durableId="1853713855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2143621022">
    <w:abstractNumId w:val="14"/>
  </w:num>
  <w:num w:numId="7" w16cid:durableId="1736588826">
    <w:abstractNumId w:val="15"/>
  </w:num>
  <w:num w:numId="8" w16cid:durableId="1755853203">
    <w:abstractNumId w:val="11"/>
  </w:num>
  <w:num w:numId="9" w16cid:durableId="88814043">
    <w:abstractNumId w:val="8"/>
  </w:num>
  <w:num w:numId="10" w16cid:durableId="1607468324">
    <w:abstractNumId w:val="3"/>
  </w:num>
  <w:num w:numId="11" w16cid:durableId="1623414641">
    <w:abstractNumId w:val="2"/>
  </w:num>
  <w:num w:numId="12" w16cid:durableId="897394954">
    <w:abstractNumId w:val="1"/>
  </w:num>
  <w:num w:numId="13" w16cid:durableId="1223296542">
    <w:abstractNumId w:val="0"/>
  </w:num>
  <w:num w:numId="14" w16cid:durableId="1499425207">
    <w:abstractNumId w:val="7"/>
  </w:num>
  <w:num w:numId="15" w16cid:durableId="1320040990">
    <w:abstractNumId w:val="6"/>
  </w:num>
  <w:num w:numId="16" w16cid:durableId="366028033">
    <w:abstractNumId w:val="5"/>
  </w:num>
  <w:num w:numId="17" w16cid:durableId="9185608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457F"/>
    <w:rsid w:val="000150A9"/>
    <w:rsid w:val="00017050"/>
    <w:rsid w:val="0001726B"/>
    <w:rsid w:val="00021027"/>
    <w:rsid w:val="00022458"/>
    <w:rsid w:val="00022EB4"/>
    <w:rsid w:val="0002735E"/>
    <w:rsid w:val="00031C9B"/>
    <w:rsid w:val="00031FF0"/>
    <w:rsid w:val="00032821"/>
    <w:rsid w:val="00032DE1"/>
    <w:rsid w:val="00035308"/>
    <w:rsid w:val="000414CE"/>
    <w:rsid w:val="000441E9"/>
    <w:rsid w:val="0004446F"/>
    <w:rsid w:val="00045ABE"/>
    <w:rsid w:val="00045B54"/>
    <w:rsid w:val="00046A24"/>
    <w:rsid w:val="000511AB"/>
    <w:rsid w:val="00057FA8"/>
    <w:rsid w:val="000645A5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4B09"/>
    <w:rsid w:val="000C63FD"/>
    <w:rsid w:val="000C6E1D"/>
    <w:rsid w:val="000D3352"/>
    <w:rsid w:val="000D3B00"/>
    <w:rsid w:val="000D3E3A"/>
    <w:rsid w:val="000D3E98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53EF"/>
    <w:rsid w:val="00116BC4"/>
    <w:rsid w:val="00117C6E"/>
    <w:rsid w:val="00120A7D"/>
    <w:rsid w:val="00121CBA"/>
    <w:rsid w:val="0012270E"/>
    <w:rsid w:val="00124255"/>
    <w:rsid w:val="00124D3E"/>
    <w:rsid w:val="0012650A"/>
    <w:rsid w:val="00127600"/>
    <w:rsid w:val="00131EBB"/>
    <w:rsid w:val="00133061"/>
    <w:rsid w:val="00134C21"/>
    <w:rsid w:val="00143847"/>
    <w:rsid w:val="0014574F"/>
    <w:rsid w:val="00146D62"/>
    <w:rsid w:val="00150D33"/>
    <w:rsid w:val="0015130D"/>
    <w:rsid w:val="001518BC"/>
    <w:rsid w:val="0015776B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5E6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3800"/>
    <w:rsid w:val="001C6159"/>
    <w:rsid w:val="001D1C78"/>
    <w:rsid w:val="001D20FF"/>
    <w:rsid w:val="001D459E"/>
    <w:rsid w:val="001D472C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26D9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67056"/>
    <w:rsid w:val="0027284D"/>
    <w:rsid w:val="00273A05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B50EB"/>
    <w:rsid w:val="002B6D74"/>
    <w:rsid w:val="002C269D"/>
    <w:rsid w:val="002C296C"/>
    <w:rsid w:val="002C6720"/>
    <w:rsid w:val="002D1674"/>
    <w:rsid w:val="002D2D5C"/>
    <w:rsid w:val="002D4828"/>
    <w:rsid w:val="002D66D6"/>
    <w:rsid w:val="002D7701"/>
    <w:rsid w:val="002E1546"/>
    <w:rsid w:val="002E33A8"/>
    <w:rsid w:val="002E3DA9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46878"/>
    <w:rsid w:val="00350F66"/>
    <w:rsid w:val="00353F17"/>
    <w:rsid w:val="00355146"/>
    <w:rsid w:val="0035614C"/>
    <w:rsid w:val="003577BC"/>
    <w:rsid w:val="0036098D"/>
    <w:rsid w:val="00361299"/>
    <w:rsid w:val="003653CF"/>
    <w:rsid w:val="003677C0"/>
    <w:rsid w:val="00371FA6"/>
    <w:rsid w:val="00372E96"/>
    <w:rsid w:val="00381A74"/>
    <w:rsid w:val="0038221F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5D33"/>
    <w:rsid w:val="003C69EB"/>
    <w:rsid w:val="003C75E8"/>
    <w:rsid w:val="003D203C"/>
    <w:rsid w:val="003D799A"/>
    <w:rsid w:val="003E1581"/>
    <w:rsid w:val="003E3611"/>
    <w:rsid w:val="003E4084"/>
    <w:rsid w:val="003E4168"/>
    <w:rsid w:val="003E5C1A"/>
    <w:rsid w:val="003E7EAB"/>
    <w:rsid w:val="003F1203"/>
    <w:rsid w:val="003F2EEB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6A24"/>
    <w:rsid w:val="004176A5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77F51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6F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59C6"/>
    <w:rsid w:val="005073BB"/>
    <w:rsid w:val="005074BC"/>
    <w:rsid w:val="0051122C"/>
    <w:rsid w:val="00513BE0"/>
    <w:rsid w:val="00520480"/>
    <w:rsid w:val="00523E3C"/>
    <w:rsid w:val="0052661F"/>
    <w:rsid w:val="00527E38"/>
    <w:rsid w:val="0054078A"/>
    <w:rsid w:val="00541656"/>
    <w:rsid w:val="005418C7"/>
    <w:rsid w:val="00541D5C"/>
    <w:rsid w:val="0055050C"/>
    <w:rsid w:val="00550775"/>
    <w:rsid w:val="0055131C"/>
    <w:rsid w:val="00551A01"/>
    <w:rsid w:val="00552431"/>
    <w:rsid w:val="005524BD"/>
    <w:rsid w:val="0055304C"/>
    <w:rsid w:val="0055393C"/>
    <w:rsid w:val="00554761"/>
    <w:rsid w:val="00554776"/>
    <w:rsid w:val="00560689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2539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167F5"/>
    <w:rsid w:val="00617F2E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27FF"/>
    <w:rsid w:val="00694A3D"/>
    <w:rsid w:val="00694E16"/>
    <w:rsid w:val="00695348"/>
    <w:rsid w:val="006A1FC2"/>
    <w:rsid w:val="006A376F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2BE"/>
    <w:rsid w:val="00701ACB"/>
    <w:rsid w:val="00701EC3"/>
    <w:rsid w:val="00702799"/>
    <w:rsid w:val="00704407"/>
    <w:rsid w:val="00706DF9"/>
    <w:rsid w:val="00707B10"/>
    <w:rsid w:val="0071199C"/>
    <w:rsid w:val="00712634"/>
    <w:rsid w:val="007228BA"/>
    <w:rsid w:val="007229CE"/>
    <w:rsid w:val="00722AB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0468"/>
    <w:rsid w:val="00753494"/>
    <w:rsid w:val="00754F53"/>
    <w:rsid w:val="00755011"/>
    <w:rsid w:val="007561EC"/>
    <w:rsid w:val="00756ECC"/>
    <w:rsid w:val="00757759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72A"/>
    <w:rsid w:val="00782C9B"/>
    <w:rsid w:val="00786365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328E"/>
    <w:rsid w:val="00836982"/>
    <w:rsid w:val="008400AE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58C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02C"/>
    <w:rsid w:val="008A5453"/>
    <w:rsid w:val="008B1AB3"/>
    <w:rsid w:val="008B4B64"/>
    <w:rsid w:val="008B5545"/>
    <w:rsid w:val="008B593B"/>
    <w:rsid w:val="008C14AF"/>
    <w:rsid w:val="008C1CD0"/>
    <w:rsid w:val="008C313E"/>
    <w:rsid w:val="008C45F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074C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4689"/>
    <w:rsid w:val="009278F5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14BA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822"/>
    <w:rsid w:val="009A4671"/>
    <w:rsid w:val="009A6D4E"/>
    <w:rsid w:val="009B1B47"/>
    <w:rsid w:val="009B4A5D"/>
    <w:rsid w:val="009B4F5D"/>
    <w:rsid w:val="009C4A19"/>
    <w:rsid w:val="009C4BB6"/>
    <w:rsid w:val="009C63D3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2624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2A0B"/>
    <w:rsid w:val="00A34000"/>
    <w:rsid w:val="00A3463A"/>
    <w:rsid w:val="00A34B1F"/>
    <w:rsid w:val="00A373A6"/>
    <w:rsid w:val="00A409E9"/>
    <w:rsid w:val="00A41A07"/>
    <w:rsid w:val="00A4429A"/>
    <w:rsid w:val="00A4598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76967"/>
    <w:rsid w:val="00A85797"/>
    <w:rsid w:val="00A93A6D"/>
    <w:rsid w:val="00A95D9B"/>
    <w:rsid w:val="00A95DB8"/>
    <w:rsid w:val="00A97CBA"/>
    <w:rsid w:val="00AA3C81"/>
    <w:rsid w:val="00AA6042"/>
    <w:rsid w:val="00AA695D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427C"/>
    <w:rsid w:val="00AC53C8"/>
    <w:rsid w:val="00AC6A32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5262"/>
    <w:rsid w:val="00AF7963"/>
    <w:rsid w:val="00B01714"/>
    <w:rsid w:val="00B05D70"/>
    <w:rsid w:val="00B070D9"/>
    <w:rsid w:val="00B12979"/>
    <w:rsid w:val="00B13B9E"/>
    <w:rsid w:val="00B14023"/>
    <w:rsid w:val="00B14B9E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16CA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D761D"/>
    <w:rsid w:val="00BE0F82"/>
    <w:rsid w:val="00BE1B50"/>
    <w:rsid w:val="00BE20BD"/>
    <w:rsid w:val="00BE2F24"/>
    <w:rsid w:val="00BE3614"/>
    <w:rsid w:val="00BE468E"/>
    <w:rsid w:val="00BE68E6"/>
    <w:rsid w:val="00BE6BB8"/>
    <w:rsid w:val="00BE7EED"/>
    <w:rsid w:val="00BF5370"/>
    <w:rsid w:val="00C00DE4"/>
    <w:rsid w:val="00C04977"/>
    <w:rsid w:val="00C05316"/>
    <w:rsid w:val="00C060FC"/>
    <w:rsid w:val="00C07289"/>
    <w:rsid w:val="00C07B24"/>
    <w:rsid w:val="00C12469"/>
    <w:rsid w:val="00C124F4"/>
    <w:rsid w:val="00C1560A"/>
    <w:rsid w:val="00C169AA"/>
    <w:rsid w:val="00C16ED7"/>
    <w:rsid w:val="00C20BEA"/>
    <w:rsid w:val="00C21971"/>
    <w:rsid w:val="00C21FAC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5DEC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5872"/>
    <w:rsid w:val="00D16B6A"/>
    <w:rsid w:val="00D173A7"/>
    <w:rsid w:val="00D204A9"/>
    <w:rsid w:val="00D20EEE"/>
    <w:rsid w:val="00D212A2"/>
    <w:rsid w:val="00D22F8B"/>
    <w:rsid w:val="00D23C11"/>
    <w:rsid w:val="00D24820"/>
    <w:rsid w:val="00D2734D"/>
    <w:rsid w:val="00D273F9"/>
    <w:rsid w:val="00D31661"/>
    <w:rsid w:val="00D34A16"/>
    <w:rsid w:val="00D353AD"/>
    <w:rsid w:val="00D35955"/>
    <w:rsid w:val="00D36228"/>
    <w:rsid w:val="00D37194"/>
    <w:rsid w:val="00D41D0B"/>
    <w:rsid w:val="00D42D76"/>
    <w:rsid w:val="00D4325B"/>
    <w:rsid w:val="00D56048"/>
    <w:rsid w:val="00D6213F"/>
    <w:rsid w:val="00D62C26"/>
    <w:rsid w:val="00D631E8"/>
    <w:rsid w:val="00D6454E"/>
    <w:rsid w:val="00D64C6C"/>
    <w:rsid w:val="00D670F3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96B32"/>
    <w:rsid w:val="00DA0BF0"/>
    <w:rsid w:val="00DA0EC7"/>
    <w:rsid w:val="00DA3310"/>
    <w:rsid w:val="00DA3F5D"/>
    <w:rsid w:val="00DA5487"/>
    <w:rsid w:val="00DA7140"/>
    <w:rsid w:val="00DB0536"/>
    <w:rsid w:val="00DB1F15"/>
    <w:rsid w:val="00DB33EE"/>
    <w:rsid w:val="00DB629D"/>
    <w:rsid w:val="00DB7447"/>
    <w:rsid w:val="00DC1E41"/>
    <w:rsid w:val="00DC53DD"/>
    <w:rsid w:val="00DD2D9F"/>
    <w:rsid w:val="00DD336E"/>
    <w:rsid w:val="00DD3CEF"/>
    <w:rsid w:val="00DD5E3A"/>
    <w:rsid w:val="00DD6369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4CA4"/>
    <w:rsid w:val="00E05328"/>
    <w:rsid w:val="00E127CD"/>
    <w:rsid w:val="00E14792"/>
    <w:rsid w:val="00E1586F"/>
    <w:rsid w:val="00E15C77"/>
    <w:rsid w:val="00E17086"/>
    <w:rsid w:val="00E22D4A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0F58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2B4A"/>
    <w:rsid w:val="00EF3E86"/>
    <w:rsid w:val="00EF737F"/>
    <w:rsid w:val="00EF7756"/>
    <w:rsid w:val="00EF78D2"/>
    <w:rsid w:val="00F00CC2"/>
    <w:rsid w:val="00F03B2E"/>
    <w:rsid w:val="00F04CDD"/>
    <w:rsid w:val="00F065D0"/>
    <w:rsid w:val="00F0729D"/>
    <w:rsid w:val="00F075E4"/>
    <w:rsid w:val="00F07A5E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D633D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  <w14:docId w14:val="2280C0C7"/>
  <w15:chartTrackingRefBased/>
  <w15:docId w15:val="{3BACBC00-BE75-43B9-8588-A459B08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2D0A-497E-4214-9925-8E6BA54B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246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CA11</vt:lpstr>
    </vt:vector>
  </TitlesOfParts>
  <Company>TM Konsult AB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CA11</dc:title>
  <dc:subject/>
  <dc:creator>Christer.Berg@tm.nu</dc:creator>
  <cp:keywords/>
  <cp:lastModifiedBy>André Aspegren Sjölander</cp:lastModifiedBy>
  <cp:revision>47</cp:revision>
  <cp:lastPrinted>2021-12-14T13:26:00Z</cp:lastPrinted>
  <dcterms:created xsi:type="dcterms:W3CDTF">2017-08-29T06:24:00Z</dcterms:created>
  <dcterms:modified xsi:type="dcterms:W3CDTF">2023-05-02T06:24:00Z</dcterms:modified>
</cp:coreProperties>
</file>